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AC72AE" w:rsidRPr="00887DF6" w:rsidTr="002830C7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AC72AE" w:rsidRPr="00401789" w:rsidRDefault="00AC72AE" w:rsidP="002830C7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AC72AE" w:rsidRPr="006010BC" w:rsidRDefault="00AC72AE" w:rsidP="002830C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AC72AE" w:rsidRPr="003B4782" w:rsidTr="002830C7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2AE" w:rsidRPr="00834428" w:rsidRDefault="00AC72AE" w:rsidP="002830C7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AC72AE" w:rsidRDefault="00AC72AE" w:rsidP="00DA1DD3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AC72AE" w:rsidRDefault="00AC72AE" w:rsidP="00DA1DD3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AC72AE" w:rsidRDefault="00AC72AE" w:rsidP="0045424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AC72AE" w:rsidRDefault="00AC72AE" w:rsidP="00454241">
      <w:pPr>
        <w:ind w:firstLine="539"/>
        <w:jc w:val="both"/>
      </w:pPr>
    </w:p>
    <w:p w:rsidR="00AC72AE" w:rsidRDefault="00AC72AE" w:rsidP="00454241">
      <w:pPr>
        <w:ind w:firstLine="540"/>
      </w:pPr>
      <w:r w:rsidRPr="00834428">
        <w:t xml:space="preserve">Для </w:t>
      </w:r>
      <w:r>
        <w:t xml:space="preserve"> ЗАО АСЭ:</w:t>
      </w:r>
    </w:p>
    <w:p w:rsidR="00AC72AE" w:rsidRPr="00834428" w:rsidRDefault="00AC72AE" w:rsidP="00454241">
      <w:pPr>
        <w:ind w:firstLine="540"/>
      </w:pPr>
    </w:p>
    <w:p w:rsidR="00AC72AE" w:rsidRPr="00834428" w:rsidRDefault="00AC72AE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AC72AE" w:rsidRPr="00834428" w:rsidRDefault="00AC72AE" w:rsidP="00454241">
      <w:pPr>
        <w:ind w:firstLine="900"/>
      </w:pPr>
      <w:r w:rsidRPr="00834428">
        <w:t>Экз. №___</w:t>
      </w:r>
    </w:p>
    <w:p w:rsidR="00AC72AE" w:rsidRDefault="00AC72AE" w:rsidP="00454241">
      <w:pPr>
        <w:ind w:firstLine="900"/>
        <w:jc w:val="both"/>
        <w:rPr>
          <w:i/>
        </w:rPr>
      </w:pPr>
      <w:r>
        <w:t>ЗАО «Атомстройэкспорт»</w:t>
      </w:r>
    </w:p>
    <w:p w:rsidR="00AC72AE" w:rsidRDefault="00AC72AE" w:rsidP="00454241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AC72AE" w:rsidRDefault="00AC72AE" w:rsidP="00454241">
      <w:pPr>
        <w:ind w:firstLine="900"/>
        <w:jc w:val="both"/>
      </w:pPr>
    </w:p>
    <w:p w:rsidR="00AC72AE" w:rsidRDefault="00AC72AE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AC72AE" w:rsidRDefault="00AC72AE">
      <w:pPr>
        <w:ind w:firstLine="540"/>
        <w:jc w:val="both"/>
      </w:pPr>
    </w:p>
    <w:p w:rsidR="00AC72AE" w:rsidRPr="00834428" w:rsidRDefault="00AC72AE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AC72AE" w:rsidRPr="00834428" w:rsidRDefault="00AC72AE" w:rsidP="00454241">
      <w:pPr>
        <w:ind w:firstLine="900"/>
      </w:pPr>
      <w:r w:rsidRPr="00834428">
        <w:t>Экз. №___</w:t>
      </w:r>
    </w:p>
    <w:p w:rsidR="00AC72AE" w:rsidRPr="00454241" w:rsidRDefault="00AC72AE" w:rsidP="0045424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AC72AE" w:rsidRPr="00155551" w:rsidRDefault="00AC72AE" w:rsidP="0045424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AC72AE" w:rsidRPr="00555D15" w:rsidRDefault="00AC72AE" w:rsidP="00454241">
      <w:pPr>
        <w:ind w:firstLine="900"/>
        <w:jc w:val="both"/>
      </w:pPr>
    </w:p>
    <w:p w:rsidR="00AC72AE" w:rsidRDefault="00AC72AE" w:rsidP="0045424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AC72AE" w:rsidRDefault="00AC72AE" w:rsidP="00DA1DD3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AC72AE" w:rsidRDefault="00AC72AE" w:rsidP="00DA1DD3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AC72AE" w:rsidRDefault="00AC72AE" w:rsidP="00DA1DD3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AC72AE" w:rsidRDefault="00AC72AE" w:rsidP="00DA1DD3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AC72AE" w:rsidRDefault="00AC72AE" w:rsidP="00DA1DD3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C72AE" w:rsidRDefault="00AC72AE" w:rsidP="008A35E9">
      <w:pPr>
        <w:spacing w:before="120"/>
        <w:ind w:firstLine="539"/>
        <w:jc w:val="both"/>
      </w:pPr>
      <w:r>
        <w:t>4. В течение действия Договор, а также в течение 20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AC72AE" w:rsidRDefault="00AC72AE" w:rsidP="008A35E9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C72AE" w:rsidRDefault="00AC72AE" w:rsidP="008A35E9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C72AE" w:rsidRDefault="00AC72AE" w:rsidP="008A35E9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C72AE" w:rsidRDefault="00AC72AE" w:rsidP="008A35E9">
      <w:pPr>
        <w:ind w:firstLine="900"/>
        <w:jc w:val="both"/>
      </w:pPr>
      <w:r>
        <w:t>- уже известна Принимающей стороне;</w:t>
      </w:r>
    </w:p>
    <w:p w:rsidR="00AC72AE" w:rsidRDefault="00AC72AE" w:rsidP="008A35E9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C72AE" w:rsidRDefault="00AC72AE" w:rsidP="008A35E9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AC72AE" w:rsidRDefault="00AC72AE" w:rsidP="008A35E9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C72AE" w:rsidRDefault="00AC72AE" w:rsidP="008A35E9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AC72AE" w:rsidRDefault="00AC72AE" w:rsidP="008A35E9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AC72AE" w:rsidRDefault="00AC72AE" w:rsidP="008A35E9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AC72AE" w:rsidRDefault="00AC72AE" w:rsidP="00DA1DD3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AC72AE" w:rsidRDefault="00AC72AE" w:rsidP="00DA1DD3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AC72AE" w:rsidRDefault="00AC72AE" w:rsidP="00DA1DD3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AC72AE" w:rsidRDefault="00AC72AE" w:rsidP="00DA1DD3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799"/>
        <w:gridCol w:w="5053"/>
      </w:tblGrid>
      <w:tr w:rsidR="00AC72AE" w:rsidTr="002830C7">
        <w:trPr>
          <w:trHeight w:val="536"/>
          <w:jc w:val="center"/>
        </w:trPr>
        <w:tc>
          <w:tcPr>
            <w:tcW w:w="4806" w:type="dxa"/>
            <w:vAlign w:val="bottom"/>
          </w:tcPr>
          <w:p w:rsidR="00AC72AE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AC72AE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C72AE" w:rsidTr="002830C7">
        <w:trPr>
          <w:trHeight w:val="20"/>
          <w:jc w:val="center"/>
        </w:trPr>
        <w:tc>
          <w:tcPr>
            <w:tcW w:w="4806" w:type="dxa"/>
          </w:tcPr>
          <w:p w:rsidR="00AC72AE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AC72AE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AC72AE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AC72AE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Pr="00F97255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AC72AE" w:rsidRPr="007C107A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AC72AE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C72AE" w:rsidRDefault="00AC72AE"/>
    <w:sectPr w:rsidR="00AC72AE" w:rsidSect="00834428">
      <w:footerReference w:type="even" r:id="rId6"/>
      <w:footerReference w:type="default" r:id="rId7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2AE" w:rsidRDefault="00AC72AE" w:rsidP="0091755D">
      <w:r>
        <w:separator/>
      </w:r>
    </w:p>
  </w:endnote>
  <w:endnote w:type="continuationSeparator" w:id="0">
    <w:p w:rsidR="00AC72AE" w:rsidRDefault="00AC72AE" w:rsidP="00917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2AE" w:rsidRDefault="00AC72AE" w:rsidP="002162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72AE" w:rsidRDefault="00AC72AE" w:rsidP="0083442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2AE" w:rsidRPr="00D53A70" w:rsidRDefault="00AC72AE" w:rsidP="00834428">
    <w:pPr>
      <w:pStyle w:val="Footer"/>
      <w:tabs>
        <w:tab w:val="left" w:pos="15120"/>
      </w:tabs>
      <w:ind w:right="21"/>
      <w:jc w:val="right"/>
      <w:rPr>
        <w:rStyle w:val="PageNumber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PageNumber"/>
      </w:rPr>
      <w:fldChar w:fldCharType="begin"/>
    </w:r>
    <w:r w:rsidRPr="00D53A70">
      <w:rPr>
        <w:rStyle w:val="PageNumber"/>
      </w:rPr>
      <w:instrText xml:space="preserve"> PAGE </w:instrText>
    </w:r>
    <w:r w:rsidRPr="00D53A70">
      <w:rPr>
        <w:rStyle w:val="PageNumber"/>
      </w:rPr>
      <w:fldChar w:fldCharType="separate"/>
    </w:r>
    <w:r>
      <w:rPr>
        <w:rStyle w:val="PageNumber"/>
        <w:noProof/>
      </w:rPr>
      <w:t>1</w:t>
    </w:r>
    <w:r w:rsidRPr="00D53A70">
      <w:rPr>
        <w:rStyle w:val="PageNumber"/>
      </w:rPr>
      <w:fldChar w:fldCharType="end"/>
    </w:r>
  </w:p>
  <w:p w:rsidR="00AC72AE" w:rsidRPr="00F97255" w:rsidRDefault="00AC72AE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PageNumber"/>
        <w:sz w:val="20"/>
        <w:szCs w:val="20"/>
      </w:rPr>
      <w:t>Приложени</w:t>
    </w:r>
    <w:r>
      <w:rPr>
        <w:rStyle w:val="PageNumber"/>
        <w:sz w:val="20"/>
        <w:szCs w:val="20"/>
      </w:rPr>
      <w:t>е</w:t>
    </w:r>
    <w:r w:rsidRPr="00C00877">
      <w:rPr>
        <w:rStyle w:val="PageNumber"/>
        <w:sz w:val="20"/>
        <w:szCs w:val="20"/>
      </w:rPr>
      <w:t xml:space="preserve"> </w:t>
    </w:r>
    <w:r w:rsidRPr="002C7EAF">
      <w:rPr>
        <w:rStyle w:val="PageNumber"/>
        <w:sz w:val="20"/>
        <w:szCs w:val="20"/>
      </w:rPr>
      <w:t xml:space="preserve">№ </w:t>
    </w:r>
    <w:r w:rsidRPr="00454241">
      <w:rPr>
        <w:rStyle w:val="PageNumber"/>
        <w:sz w:val="20"/>
        <w:szCs w:val="20"/>
      </w:rPr>
      <w:t>7</w:t>
    </w:r>
    <w:r w:rsidRPr="002C7EAF">
      <w:rPr>
        <w:rStyle w:val="PageNumber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2AE" w:rsidRDefault="00AC72AE" w:rsidP="0091755D">
      <w:r>
        <w:separator/>
      </w:r>
    </w:p>
  </w:footnote>
  <w:footnote w:type="continuationSeparator" w:id="0">
    <w:p w:rsidR="00AC72AE" w:rsidRDefault="00AC72AE" w:rsidP="009175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DD3"/>
    <w:rsid w:val="0009254C"/>
    <w:rsid w:val="00095B16"/>
    <w:rsid w:val="000C2942"/>
    <w:rsid w:val="00155551"/>
    <w:rsid w:val="001A737F"/>
    <w:rsid w:val="001C2AB2"/>
    <w:rsid w:val="002162A0"/>
    <w:rsid w:val="002317EA"/>
    <w:rsid w:val="00241D81"/>
    <w:rsid w:val="00266FDE"/>
    <w:rsid w:val="002830C7"/>
    <w:rsid w:val="002C4BD6"/>
    <w:rsid w:val="002C7EAF"/>
    <w:rsid w:val="0038269E"/>
    <w:rsid w:val="003B4782"/>
    <w:rsid w:val="003E33CF"/>
    <w:rsid w:val="00401789"/>
    <w:rsid w:val="00445C9A"/>
    <w:rsid w:val="00454241"/>
    <w:rsid w:val="00555D15"/>
    <w:rsid w:val="00565D49"/>
    <w:rsid w:val="006010BC"/>
    <w:rsid w:val="00641903"/>
    <w:rsid w:val="0068083D"/>
    <w:rsid w:val="00721D15"/>
    <w:rsid w:val="00730709"/>
    <w:rsid w:val="00775FC2"/>
    <w:rsid w:val="007C107A"/>
    <w:rsid w:val="00834428"/>
    <w:rsid w:val="00842D6C"/>
    <w:rsid w:val="00860E2E"/>
    <w:rsid w:val="00887DF6"/>
    <w:rsid w:val="008A15F2"/>
    <w:rsid w:val="008A35E9"/>
    <w:rsid w:val="008D66B7"/>
    <w:rsid w:val="008E0D6B"/>
    <w:rsid w:val="008F2B35"/>
    <w:rsid w:val="009162A7"/>
    <w:rsid w:val="0091755D"/>
    <w:rsid w:val="009E56BC"/>
    <w:rsid w:val="009E58C1"/>
    <w:rsid w:val="00AC399D"/>
    <w:rsid w:val="00AC72AE"/>
    <w:rsid w:val="00B00A2A"/>
    <w:rsid w:val="00BB7DDC"/>
    <w:rsid w:val="00C00877"/>
    <w:rsid w:val="00C0744E"/>
    <w:rsid w:val="00D53A70"/>
    <w:rsid w:val="00D63C99"/>
    <w:rsid w:val="00DA1DD3"/>
    <w:rsid w:val="00E41929"/>
    <w:rsid w:val="00E53865"/>
    <w:rsid w:val="00E96896"/>
    <w:rsid w:val="00EA6354"/>
    <w:rsid w:val="00F72D0F"/>
    <w:rsid w:val="00F97255"/>
    <w:rsid w:val="00FA0B63"/>
    <w:rsid w:val="00FC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DD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A1DD3"/>
    <w:rPr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A1DD3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A1DD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A1DD3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DA1DD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C4BD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75FC2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542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0B63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932</Words>
  <Characters>5318</Characters>
  <Application>Microsoft Office Outlook</Application>
  <DocSecurity>0</DocSecurity>
  <Lines>0</Lines>
  <Paragraphs>0</Paragraphs>
  <ScaleCrop>false</ScaleCrop>
  <Company>ЗАО 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</dc:creator>
  <cp:keywords/>
  <dc:description/>
  <cp:lastModifiedBy>6620</cp:lastModifiedBy>
  <cp:revision>8</cp:revision>
  <cp:lastPrinted>2012-08-08T12:13:00Z</cp:lastPrinted>
  <dcterms:created xsi:type="dcterms:W3CDTF">2012-08-08T12:54:00Z</dcterms:created>
  <dcterms:modified xsi:type="dcterms:W3CDTF">2012-12-28T07:52:00Z</dcterms:modified>
</cp:coreProperties>
</file>